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C3" w:rsidRPr="008C4147" w:rsidRDefault="00873EC3" w:rsidP="00CE3E01">
      <w:pPr>
        <w:pStyle w:val="Heading1"/>
        <w:ind w:right="1"/>
        <w:rPr>
          <w:b w:val="0"/>
          <w:sz w:val="27"/>
          <w:szCs w:val="27"/>
        </w:rPr>
      </w:pPr>
      <w:r w:rsidRPr="008C4147">
        <w:rPr>
          <w:b w:val="0"/>
          <w:sz w:val="27"/>
          <w:szCs w:val="27"/>
        </w:rPr>
        <w:t>АДМИНИСТРАЦИЯ МУНИЦИПАЛЬНОГО ОБРАЗОВАНИЯ</w:t>
      </w:r>
    </w:p>
    <w:p w:rsidR="00873EC3" w:rsidRPr="008C4147" w:rsidRDefault="00873EC3" w:rsidP="00CE3E01">
      <w:pPr>
        <w:pStyle w:val="Heading1"/>
        <w:ind w:right="1"/>
        <w:rPr>
          <w:b w:val="0"/>
          <w:sz w:val="27"/>
          <w:szCs w:val="27"/>
        </w:rPr>
      </w:pPr>
      <w:r w:rsidRPr="008C4147">
        <w:rPr>
          <w:b w:val="0"/>
          <w:sz w:val="27"/>
          <w:szCs w:val="27"/>
        </w:rPr>
        <w:t>«СОКРУТОВСКИЙ СЕЛЬСОВЕТ»</w:t>
      </w:r>
    </w:p>
    <w:p w:rsidR="00873EC3" w:rsidRPr="008C4147" w:rsidRDefault="00873EC3" w:rsidP="00CE3E01">
      <w:pPr>
        <w:jc w:val="center"/>
        <w:rPr>
          <w:sz w:val="27"/>
          <w:szCs w:val="27"/>
        </w:rPr>
      </w:pPr>
    </w:p>
    <w:p w:rsidR="00873EC3" w:rsidRPr="008C4147" w:rsidRDefault="00873EC3" w:rsidP="00185FD5">
      <w:pPr>
        <w:pStyle w:val="Heading3"/>
        <w:tabs>
          <w:tab w:val="left" w:pos="3960"/>
        </w:tabs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8C4147">
        <w:rPr>
          <w:rFonts w:ascii="Times New Roman" w:hAnsi="Times New Roman" w:cs="Times New Roman"/>
          <w:b w:val="0"/>
          <w:sz w:val="27"/>
          <w:szCs w:val="27"/>
        </w:rPr>
        <w:t>ПОСТАНОВЛЕНИЕ</w:t>
      </w:r>
    </w:p>
    <w:p w:rsidR="00873EC3" w:rsidRPr="008C4147" w:rsidRDefault="00873EC3" w:rsidP="00CE3E01">
      <w:pPr>
        <w:rPr>
          <w:sz w:val="27"/>
          <w:szCs w:val="27"/>
        </w:rPr>
      </w:pPr>
      <w:r w:rsidRPr="008C4147">
        <w:rPr>
          <w:sz w:val="27"/>
          <w:szCs w:val="27"/>
        </w:rPr>
        <w:t xml:space="preserve">от </w:t>
      </w:r>
      <w:r>
        <w:rPr>
          <w:sz w:val="27"/>
          <w:szCs w:val="27"/>
        </w:rPr>
        <w:t>12.11.2018</w:t>
      </w:r>
      <w:r w:rsidRPr="008C4147">
        <w:rPr>
          <w:sz w:val="27"/>
          <w:szCs w:val="27"/>
        </w:rPr>
        <w:t xml:space="preserve">                                                                       </w:t>
      </w:r>
      <w:r>
        <w:rPr>
          <w:sz w:val="27"/>
          <w:szCs w:val="27"/>
        </w:rPr>
        <w:t xml:space="preserve">                             №58</w:t>
      </w:r>
    </w:p>
    <w:p w:rsidR="00873EC3" w:rsidRPr="008C4147" w:rsidRDefault="00873EC3" w:rsidP="00CE3E01">
      <w:pPr>
        <w:rPr>
          <w:sz w:val="27"/>
          <w:szCs w:val="27"/>
        </w:rPr>
      </w:pPr>
      <w:r w:rsidRPr="008C4147">
        <w:rPr>
          <w:sz w:val="27"/>
          <w:szCs w:val="27"/>
        </w:rPr>
        <w:t xml:space="preserve"> «Об утверждении Порядка оплаты труда работников,</w:t>
      </w:r>
    </w:p>
    <w:p w:rsidR="00873EC3" w:rsidRPr="008C4147" w:rsidRDefault="00873EC3" w:rsidP="00CE3E01">
      <w:pPr>
        <w:rPr>
          <w:sz w:val="27"/>
          <w:szCs w:val="27"/>
        </w:rPr>
      </w:pPr>
      <w:r w:rsidRPr="008C4147">
        <w:rPr>
          <w:sz w:val="27"/>
          <w:szCs w:val="27"/>
        </w:rPr>
        <w:t xml:space="preserve"> занимающих должности, не отнесенные к должностям </w:t>
      </w:r>
    </w:p>
    <w:p w:rsidR="00873EC3" w:rsidRPr="008C4147" w:rsidRDefault="00873EC3" w:rsidP="00CE3E01">
      <w:pPr>
        <w:rPr>
          <w:sz w:val="27"/>
          <w:szCs w:val="27"/>
        </w:rPr>
      </w:pPr>
      <w:r w:rsidRPr="008C4147">
        <w:rPr>
          <w:sz w:val="27"/>
          <w:szCs w:val="27"/>
        </w:rPr>
        <w:t>муниципальной службы, и осуществляющих техническое</w:t>
      </w:r>
    </w:p>
    <w:p w:rsidR="00873EC3" w:rsidRPr="008C4147" w:rsidRDefault="00873EC3" w:rsidP="00CE3E01">
      <w:pPr>
        <w:rPr>
          <w:sz w:val="27"/>
          <w:szCs w:val="27"/>
        </w:rPr>
      </w:pPr>
      <w:r w:rsidRPr="008C4147">
        <w:rPr>
          <w:sz w:val="27"/>
          <w:szCs w:val="27"/>
        </w:rPr>
        <w:t>обеспечение деятельности органов местного самоуправления</w:t>
      </w:r>
    </w:p>
    <w:p w:rsidR="00873EC3" w:rsidRPr="008C4147" w:rsidRDefault="00873EC3" w:rsidP="00CE3E01">
      <w:pPr>
        <w:rPr>
          <w:sz w:val="27"/>
          <w:szCs w:val="27"/>
        </w:rPr>
      </w:pPr>
      <w:r w:rsidRPr="008C4147">
        <w:rPr>
          <w:sz w:val="27"/>
          <w:szCs w:val="27"/>
        </w:rPr>
        <w:t xml:space="preserve"> МО «Сокрутовский сельсовет» .</w:t>
      </w:r>
    </w:p>
    <w:p w:rsidR="00873EC3" w:rsidRPr="008C4147" w:rsidRDefault="00873EC3" w:rsidP="00CE3E01">
      <w:pPr>
        <w:jc w:val="center"/>
        <w:rPr>
          <w:sz w:val="27"/>
          <w:szCs w:val="27"/>
        </w:rPr>
      </w:pPr>
    </w:p>
    <w:p w:rsidR="00873EC3" w:rsidRPr="008C4147" w:rsidRDefault="00873EC3" w:rsidP="00FF2D84">
      <w:pPr>
        <w:ind w:firstLine="567"/>
        <w:jc w:val="both"/>
        <w:rPr>
          <w:sz w:val="27"/>
          <w:szCs w:val="27"/>
        </w:rPr>
      </w:pPr>
      <w:r w:rsidRPr="008C4147">
        <w:rPr>
          <w:sz w:val="27"/>
          <w:szCs w:val="27"/>
        </w:rPr>
        <w:t>В целях упорядочения оплаты труда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МО «Сокрутовский сельсовет», руководствуясь статьей 135 Трудового кодекса Российской Федерации, в соответствии с Федеральным Законом от 06.10.2003г. № 131-ФЗ «Об общих принципах организации местного самоуправления в Российской Федерации», Уставом муниципального образования «Сокрутовский сельсовет» администрация муниципального образования «МО Сокрутовский сельсовет»</w:t>
      </w:r>
    </w:p>
    <w:p w:rsidR="00873EC3" w:rsidRPr="008C4147" w:rsidRDefault="00873EC3" w:rsidP="00FF2D84">
      <w:pPr>
        <w:shd w:val="clear" w:color="auto" w:fill="FFFFFF"/>
        <w:ind w:firstLine="567"/>
        <w:jc w:val="both"/>
        <w:rPr>
          <w:sz w:val="27"/>
          <w:szCs w:val="27"/>
        </w:rPr>
      </w:pPr>
    </w:p>
    <w:p w:rsidR="00873EC3" w:rsidRPr="008C4147" w:rsidRDefault="00873EC3" w:rsidP="00FF2D84">
      <w:pPr>
        <w:shd w:val="clear" w:color="auto" w:fill="FFFFFF"/>
        <w:ind w:firstLine="567"/>
        <w:jc w:val="both"/>
        <w:rPr>
          <w:sz w:val="27"/>
          <w:szCs w:val="27"/>
        </w:rPr>
      </w:pPr>
      <w:r w:rsidRPr="008C4147">
        <w:rPr>
          <w:sz w:val="27"/>
          <w:szCs w:val="27"/>
        </w:rPr>
        <w:t xml:space="preserve"> ПОСТАНОВЛЯЕТ:</w:t>
      </w:r>
    </w:p>
    <w:p w:rsidR="00873EC3" w:rsidRPr="008C4147" w:rsidRDefault="00873EC3" w:rsidP="00FC2324">
      <w:pPr>
        <w:jc w:val="both"/>
        <w:rPr>
          <w:sz w:val="27"/>
          <w:szCs w:val="27"/>
        </w:rPr>
      </w:pPr>
      <w:r w:rsidRPr="008C4147">
        <w:rPr>
          <w:sz w:val="27"/>
          <w:szCs w:val="27"/>
        </w:rPr>
        <w:t xml:space="preserve">     1.Утвердить </w:t>
      </w:r>
      <w:r>
        <w:rPr>
          <w:sz w:val="27"/>
          <w:szCs w:val="27"/>
        </w:rPr>
        <w:t>Порядок</w:t>
      </w:r>
      <w:r w:rsidRPr="008C4147">
        <w:rPr>
          <w:sz w:val="27"/>
          <w:szCs w:val="27"/>
        </w:rPr>
        <w:t xml:space="preserve"> оплаты труда работников, занимающих должности, не отнесенные к должностям  муниципальной службы, и осуществляющих техническое обеспечение деятельности органов местного самоуправления</w:t>
      </w:r>
    </w:p>
    <w:p w:rsidR="00873EC3" w:rsidRPr="008C4147" w:rsidRDefault="00873EC3" w:rsidP="00FC2324">
      <w:pPr>
        <w:jc w:val="both"/>
        <w:rPr>
          <w:sz w:val="27"/>
          <w:szCs w:val="27"/>
        </w:rPr>
      </w:pPr>
      <w:r w:rsidRPr="008C4147">
        <w:rPr>
          <w:sz w:val="27"/>
          <w:szCs w:val="27"/>
        </w:rPr>
        <w:t xml:space="preserve"> МО «Сокрутовский сельсовет» </w:t>
      </w:r>
    </w:p>
    <w:p w:rsidR="00873EC3" w:rsidRPr="008C4147" w:rsidRDefault="00873EC3" w:rsidP="00FC2324">
      <w:pPr>
        <w:jc w:val="both"/>
        <w:rPr>
          <w:sz w:val="27"/>
          <w:szCs w:val="27"/>
        </w:rPr>
      </w:pPr>
      <w:r w:rsidRPr="008C4147">
        <w:rPr>
          <w:sz w:val="27"/>
          <w:szCs w:val="27"/>
        </w:rPr>
        <w:t xml:space="preserve">      2. Главному бухгалтеру администрации МО «Сокрутовский сельсовет» С.А.Костенко обеспечить финансирование расходов, связанных с реализацией настоящего постановления, в пределах средств, предусмотренных в бюджете МО «Сокрутовский сельсовет» на финансирование органов местного самоуправления.</w:t>
      </w:r>
    </w:p>
    <w:p w:rsidR="00873EC3" w:rsidRPr="008C4147" w:rsidRDefault="00873EC3" w:rsidP="00FF2D84">
      <w:pPr>
        <w:ind w:firstLine="567"/>
        <w:jc w:val="both"/>
        <w:rPr>
          <w:sz w:val="27"/>
          <w:szCs w:val="27"/>
        </w:rPr>
      </w:pPr>
      <w:r w:rsidRPr="008C4147">
        <w:rPr>
          <w:sz w:val="27"/>
          <w:szCs w:val="27"/>
        </w:rPr>
        <w:t>3. Направить в установленный законом срок копию настоящего постановления в контрольно – 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области.</w:t>
      </w:r>
    </w:p>
    <w:p w:rsidR="00873EC3" w:rsidRPr="008C4147" w:rsidRDefault="00873EC3" w:rsidP="00FF2D84">
      <w:pPr>
        <w:ind w:firstLine="567"/>
        <w:jc w:val="both"/>
        <w:rPr>
          <w:color w:val="0000FF"/>
          <w:sz w:val="27"/>
          <w:szCs w:val="27"/>
          <w:u w:val="single"/>
        </w:rPr>
      </w:pPr>
      <w:r w:rsidRPr="008C4147">
        <w:rPr>
          <w:sz w:val="27"/>
          <w:szCs w:val="27"/>
        </w:rPr>
        <w:t xml:space="preserve">4. Обнародовать настоящее постановление путем размещения текста постановления на доске объявлений администрации МО «Сокрутовский сельсовет»и на официальном сайте администрации МО «Сокрутовский сельсовет» </w:t>
      </w:r>
      <w:hyperlink r:id="rId5" w:history="1">
        <w:r w:rsidRPr="008C4147">
          <w:rPr>
            <w:rStyle w:val="Hyperlink"/>
            <w:sz w:val="27"/>
            <w:szCs w:val="27"/>
            <w:lang w:val="en-US"/>
          </w:rPr>
          <w:t>http</w:t>
        </w:r>
        <w:r w:rsidRPr="008C4147">
          <w:rPr>
            <w:rStyle w:val="Hyperlink"/>
            <w:sz w:val="27"/>
            <w:szCs w:val="27"/>
          </w:rPr>
          <w:t>://</w:t>
        </w:r>
        <w:r w:rsidRPr="008C4147">
          <w:rPr>
            <w:rStyle w:val="Hyperlink"/>
            <w:sz w:val="27"/>
            <w:szCs w:val="27"/>
            <w:lang w:val="en-US"/>
          </w:rPr>
          <w:t>www</w:t>
        </w:r>
        <w:r w:rsidRPr="008C4147">
          <w:rPr>
            <w:rStyle w:val="Hyperlink"/>
            <w:sz w:val="27"/>
            <w:szCs w:val="27"/>
          </w:rPr>
          <w:t>.</w:t>
        </w:r>
        <w:r w:rsidRPr="008C4147">
          <w:rPr>
            <w:rStyle w:val="Hyperlink"/>
            <w:sz w:val="27"/>
            <w:szCs w:val="27"/>
            <w:lang w:val="en-US"/>
          </w:rPr>
          <w:t>mo</w:t>
        </w:r>
        <w:r w:rsidRPr="008C4147">
          <w:rPr>
            <w:rStyle w:val="Hyperlink"/>
            <w:sz w:val="27"/>
            <w:szCs w:val="27"/>
          </w:rPr>
          <w:t>.</w:t>
        </w:r>
        <w:r w:rsidRPr="008C4147">
          <w:rPr>
            <w:rStyle w:val="Hyperlink"/>
            <w:sz w:val="27"/>
            <w:szCs w:val="27"/>
            <w:lang w:val="en-US"/>
          </w:rPr>
          <w:t>astrobl</w:t>
        </w:r>
        <w:r w:rsidRPr="008C4147">
          <w:rPr>
            <w:rStyle w:val="Hyperlink"/>
            <w:sz w:val="27"/>
            <w:szCs w:val="27"/>
          </w:rPr>
          <w:t>.</w:t>
        </w:r>
        <w:r w:rsidRPr="008C4147">
          <w:rPr>
            <w:rStyle w:val="Hyperlink"/>
            <w:sz w:val="27"/>
            <w:szCs w:val="27"/>
            <w:lang w:val="en-US"/>
          </w:rPr>
          <w:t>ru</w:t>
        </w:r>
        <w:r w:rsidRPr="008C4147">
          <w:rPr>
            <w:rStyle w:val="Hyperlink"/>
            <w:sz w:val="27"/>
            <w:szCs w:val="27"/>
          </w:rPr>
          <w:t>/</w:t>
        </w:r>
        <w:r w:rsidRPr="008C4147">
          <w:rPr>
            <w:rStyle w:val="Hyperlink"/>
            <w:sz w:val="27"/>
            <w:szCs w:val="27"/>
            <w:lang w:val="en-US"/>
          </w:rPr>
          <w:t>sokrutovskijselsovet</w:t>
        </w:r>
        <w:r w:rsidRPr="008C4147">
          <w:rPr>
            <w:rStyle w:val="Hyperlink"/>
            <w:sz w:val="27"/>
            <w:szCs w:val="27"/>
          </w:rPr>
          <w:t>/</w:t>
        </w:r>
        <w:r w:rsidRPr="008C4147">
          <w:rPr>
            <w:rStyle w:val="Hyperlink"/>
            <w:sz w:val="27"/>
            <w:szCs w:val="27"/>
            <w:lang w:val="en-US"/>
          </w:rPr>
          <w:t>user</w:t>
        </w:r>
      </w:hyperlink>
      <w:r w:rsidRPr="008C4147">
        <w:rPr>
          <w:color w:val="0000FF"/>
          <w:sz w:val="27"/>
          <w:szCs w:val="27"/>
          <w:u w:val="single"/>
        </w:rPr>
        <w:t>.</w:t>
      </w:r>
    </w:p>
    <w:p w:rsidR="00873EC3" w:rsidRPr="008C4147" w:rsidRDefault="00873EC3" w:rsidP="008C4147">
      <w:pPr>
        <w:jc w:val="both"/>
        <w:rPr>
          <w:sz w:val="27"/>
          <w:szCs w:val="27"/>
        </w:rPr>
      </w:pPr>
      <w:r w:rsidRPr="008C4147">
        <w:rPr>
          <w:sz w:val="27"/>
          <w:szCs w:val="27"/>
        </w:rPr>
        <w:t xml:space="preserve">         5.Пос</w:t>
      </w:r>
      <w:r>
        <w:rPr>
          <w:sz w:val="27"/>
          <w:szCs w:val="27"/>
        </w:rPr>
        <w:t>тановление от 01.11.2017 №62</w:t>
      </w:r>
      <w:r w:rsidRPr="008C4147">
        <w:rPr>
          <w:sz w:val="27"/>
          <w:szCs w:val="27"/>
        </w:rPr>
        <w:t xml:space="preserve">  «Об утверждении Порядка оплаты труда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МО «Сокрутовский сельсовет»</w:t>
      </w:r>
      <w:r>
        <w:rPr>
          <w:sz w:val="27"/>
          <w:szCs w:val="27"/>
        </w:rPr>
        <w:t xml:space="preserve"> считать утратившим силу.</w:t>
      </w:r>
      <w:r w:rsidRPr="008C4147">
        <w:rPr>
          <w:sz w:val="27"/>
          <w:szCs w:val="27"/>
        </w:rPr>
        <w:t xml:space="preserve"> </w:t>
      </w:r>
    </w:p>
    <w:p w:rsidR="00873EC3" w:rsidRPr="008C4147" w:rsidRDefault="00873EC3" w:rsidP="008C4147">
      <w:pPr>
        <w:jc w:val="both"/>
        <w:rPr>
          <w:sz w:val="27"/>
          <w:szCs w:val="27"/>
        </w:rPr>
      </w:pPr>
      <w:r w:rsidRPr="008C4147">
        <w:rPr>
          <w:sz w:val="27"/>
          <w:szCs w:val="27"/>
        </w:rPr>
        <w:t xml:space="preserve">       6. Настоящее постановление вступает в силу со дня обнародования и применяется к правоотношениям, возникшим </w:t>
      </w:r>
      <w:bookmarkStart w:id="0" w:name="_GoBack"/>
      <w:r w:rsidRPr="008C4147">
        <w:rPr>
          <w:sz w:val="27"/>
          <w:szCs w:val="27"/>
        </w:rPr>
        <w:t xml:space="preserve">с 01.01 </w:t>
      </w:r>
      <w:smartTag w:uri="urn:schemas-microsoft-com:office:smarttags" w:element="metricconverter">
        <w:smartTagPr>
          <w:attr w:name="ProductID" w:val="2018 г"/>
        </w:smartTagPr>
        <w:r>
          <w:rPr>
            <w:sz w:val="27"/>
            <w:szCs w:val="27"/>
          </w:rPr>
          <w:t>2018</w:t>
        </w:r>
        <w:r w:rsidRPr="008C4147">
          <w:rPr>
            <w:sz w:val="27"/>
            <w:szCs w:val="27"/>
          </w:rPr>
          <w:t xml:space="preserve"> г</w:t>
        </w:r>
      </w:smartTag>
      <w:r w:rsidRPr="008C4147">
        <w:rPr>
          <w:sz w:val="27"/>
          <w:szCs w:val="27"/>
        </w:rPr>
        <w:t>.</w:t>
      </w:r>
      <w:bookmarkEnd w:id="0"/>
    </w:p>
    <w:p w:rsidR="00873EC3" w:rsidRPr="008C4147" w:rsidRDefault="00873EC3" w:rsidP="00FF2D84">
      <w:pPr>
        <w:ind w:firstLine="567"/>
        <w:jc w:val="both"/>
        <w:rPr>
          <w:sz w:val="27"/>
          <w:szCs w:val="27"/>
        </w:rPr>
      </w:pPr>
    </w:p>
    <w:p w:rsidR="00873EC3" w:rsidRPr="008C4147" w:rsidRDefault="00873EC3" w:rsidP="00856861">
      <w:pPr>
        <w:shd w:val="clear" w:color="auto" w:fill="FFFFFF"/>
        <w:jc w:val="both"/>
        <w:rPr>
          <w:sz w:val="27"/>
          <w:szCs w:val="27"/>
        </w:rPr>
      </w:pPr>
      <w:r w:rsidRPr="008C4147">
        <w:rPr>
          <w:sz w:val="27"/>
          <w:szCs w:val="27"/>
        </w:rPr>
        <w:t>Главы муниципального образования:                                         О.Ю.Бакунцева</w:t>
      </w:r>
    </w:p>
    <w:p w:rsidR="00873EC3" w:rsidRDefault="00873EC3" w:rsidP="00856861">
      <w:pPr>
        <w:shd w:val="clear" w:color="auto" w:fill="FFFFFF"/>
        <w:jc w:val="both"/>
        <w:rPr>
          <w:sz w:val="28"/>
          <w:szCs w:val="28"/>
        </w:rPr>
      </w:pPr>
    </w:p>
    <w:p w:rsidR="00873EC3" w:rsidRPr="00FF2D84" w:rsidRDefault="00873EC3" w:rsidP="00856861">
      <w:pPr>
        <w:shd w:val="clear" w:color="auto" w:fill="FFFFFF"/>
        <w:jc w:val="both"/>
        <w:rPr>
          <w:sz w:val="28"/>
          <w:szCs w:val="28"/>
        </w:rPr>
      </w:pPr>
    </w:p>
    <w:p w:rsidR="00873EC3" w:rsidRPr="00FF2D84" w:rsidRDefault="00873EC3" w:rsidP="00856861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5353"/>
        <w:gridCol w:w="4217"/>
      </w:tblGrid>
      <w:tr w:rsidR="00873EC3" w:rsidRPr="00FF2D84" w:rsidTr="0023536D">
        <w:tc>
          <w:tcPr>
            <w:tcW w:w="5353" w:type="dxa"/>
          </w:tcPr>
          <w:p w:rsidR="00873EC3" w:rsidRDefault="00873EC3" w:rsidP="0023536D">
            <w:pPr>
              <w:jc w:val="right"/>
              <w:rPr>
                <w:sz w:val="28"/>
                <w:szCs w:val="28"/>
              </w:rPr>
            </w:pPr>
          </w:p>
          <w:p w:rsidR="00873EC3" w:rsidRPr="0023536D" w:rsidRDefault="00873EC3" w:rsidP="0023536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873EC3" w:rsidRPr="0023536D" w:rsidRDefault="00873EC3" w:rsidP="0023536D">
            <w:pPr>
              <w:shd w:val="clear" w:color="auto" w:fill="FFFFFF"/>
              <w:rPr>
                <w:sz w:val="28"/>
                <w:szCs w:val="28"/>
              </w:rPr>
            </w:pPr>
            <w:r w:rsidRPr="0023536D">
              <w:rPr>
                <w:sz w:val="28"/>
                <w:szCs w:val="28"/>
              </w:rPr>
              <w:t>Утвержден</w:t>
            </w:r>
          </w:p>
          <w:p w:rsidR="00873EC3" w:rsidRPr="0023536D" w:rsidRDefault="00873EC3" w:rsidP="00FF2D84">
            <w:pPr>
              <w:rPr>
                <w:sz w:val="28"/>
                <w:szCs w:val="28"/>
              </w:rPr>
            </w:pPr>
            <w:r w:rsidRPr="0023536D">
              <w:rPr>
                <w:sz w:val="28"/>
                <w:szCs w:val="28"/>
              </w:rPr>
              <w:t>Постановлением администрации</w:t>
            </w:r>
          </w:p>
          <w:p w:rsidR="00873EC3" w:rsidRPr="0023536D" w:rsidRDefault="00873EC3" w:rsidP="00FF2D84">
            <w:pPr>
              <w:rPr>
                <w:sz w:val="28"/>
                <w:szCs w:val="28"/>
              </w:rPr>
            </w:pPr>
            <w:r w:rsidRPr="0023536D">
              <w:rPr>
                <w:sz w:val="28"/>
                <w:szCs w:val="28"/>
              </w:rPr>
              <w:t>муниципального образования</w:t>
            </w:r>
          </w:p>
          <w:p w:rsidR="00873EC3" w:rsidRPr="0023536D" w:rsidRDefault="00873EC3" w:rsidP="00FF2D84">
            <w:pPr>
              <w:rPr>
                <w:sz w:val="28"/>
                <w:szCs w:val="28"/>
              </w:rPr>
            </w:pPr>
            <w:r w:rsidRPr="0023536D">
              <w:rPr>
                <w:sz w:val="28"/>
                <w:szCs w:val="28"/>
              </w:rPr>
              <w:t>«Сокрутовский сельсовет»</w:t>
            </w:r>
          </w:p>
          <w:p w:rsidR="00873EC3" w:rsidRPr="0023536D" w:rsidRDefault="00873EC3" w:rsidP="00FF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12.11.2018 №58</w:t>
            </w:r>
          </w:p>
          <w:p w:rsidR="00873EC3" w:rsidRPr="0023536D" w:rsidRDefault="00873EC3" w:rsidP="0023536D">
            <w:pPr>
              <w:jc w:val="center"/>
              <w:rPr>
                <w:sz w:val="28"/>
                <w:szCs w:val="28"/>
              </w:rPr>
            </w:pPr>
          </w:p>
        </w:tc>
      </w:tr>
    </w:tbl>
    <w:p w:rsidR="00873EC3" w:rsidRPr="00FF2D84" w:rsidRDefault="00873EC3" w:rsidP="00CE3E01">
      <w:pPr>
        <w:jc w:val="center"/>
        <w:rPr>
          <w:sz w:val="28"/>
          <w:szCs w:val="28"/>
        </w:rPr>
      </w:pPr>
    </w:p>
    <w:p w:rsidR="00873EC3" w:rsidRPr="00FF2D84" w:rsidRDefault="00873EC3" w:rsidP="00CE3E01">
      <w:pPr>
        <w:jc w:val="center"/>
        <w:rPr>
          <w:sz w:val="28"/>
          <w:szCs w:val="28"/>
        </w:rPr>
      </w:pPr>
      <w:r w:rsidRPr="00FF2D84">
        <w:rPr>
          <w:sz w:val="28"/>
          <w:szCs w:val="28"/>
        </w:rPr>
        <w:t>Порядок</w:t>
      </w:r>
    </w:p>
    <w:p w:rsidR="00873EC3" w:rsidRPr="00FF2D84" w:rsidRDefault="00873EC3" w:rsidP="00CE3E01">
      <w:pPr>
        <w:jc w:val="center"/>
        <w:rPr>
          <w:sz w:val="28"/>
          <w:szCs w:val="28"/>
        </w:rPr>
      </w:pPr>
      <w:r w:rsidRPr="00FF2D84">
        <w:rPr>
          <w:sz w:val="28"/>
          <w:szCs w:val="28"/>
        </w:rPr>
        <w:t>оплаты труда работников, занимающих должности, не отнесенные к</w:t>
      </w:r>
    </w:p>
    <w:p w:rsidR="00873EC3" w:rsidRPr="00FF2D84" w:rsidRDefault="00873EC3" w:rsidP="00CE3E01">
      <w:pPr>
        <w:jc w:val="center"/>
        <w:rPr>
          <w:sz w:val="28"/>
          <w:szCs w:val="28"/>
        </w:rPr>
      </w:pPr>
      <w:r w:rsidRPr="00FF2D84">
        <w:rPr>
          <w:sz w:val="28"/>
          <w:szCs w:val="28"/>
        </w:rPr>
        <w:t>должностям муниципальной службы, и осуществляющих техническое</w:t>
      </w:r>
    </w:p>
    <w:p w:rsidR="00873EC3" w:rsidRPr="00FF2D84" w:rsidRDefault="00873EC3" w:rsidP="00CE3E01">
      <w:pPr>
        <w:jc w:val="center"/>
        <w:rPr>
          <w:sz w:val="28"/>
          <w:szCs w:val="28"/>
        </w:rPr>
      </w:pPr>
      <w:r w:rsidRPr="00FF2D84">
        <w:rPr>
          <w:sz w:val="28"/>
          <w:szCs w:val="28"/>
        </w:rPr>
        <w:t>обеспечение деятельности органов местного самоуправления</w:t>
      </w:r>
    </w:p>
    <w:p w:rsidR="00873EC3" w:rsidRPr="00FF2D84" w:rsidRDefault="00873EC3" w:rsidP="00CE3E01">
      <w:pPr>
        <w:jc w:val="center"/>
        <w:rPr>
          <w:sz w:val="28"/>
          <w:szCs w:val="28"/>
        </w:rPr>
      </w:pPr>
      <w:r w:rsidRPr="00FF2D84">
        <w:rPr>
          <w:sz w:val="28"/>
          <w:szCs w:val="28"/>
        </w:rPr>
        <w:t>МО «Сокрутовский сельсовет»</w:t>
      </w:r>
    </w:p>
    <w:p w:rsidR="00873EC3" w:rsidRPr="00FF2D84" w:rsidRDefault="00873EC3" w:rsidP="00FF2D84">
      <w:pPr>
        <w:ind w:firstLine="567"/>
        <w:jc w:val="both"/>
        <w:rPr>
          <w:sz w:val="28"/>
          <w:szCs w:val="28"/>
        </w:rPr>
      </w:pPr>
      <w:r w:rsidRPr="00FF2D84">
        <w:rPr>
          <w:sz w:val="28"/>
          <w:szCs w:val="28"/>
        </w:rPr>
        <w:t>1. Настоящий Порядок разработан в соответствии с Федеральным Законом  от 06.10.2003г. № 131-ФЗ «Об общих принципах организации местного самоуправления в Российской Федерации», Уставом муниципального образования «Сокрутовский сельсовет» и в целях упорядочения оплаты труда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МО «Сокрутовский сельсовет»</w:t>
      </w:r>
      <w:r>
        <w:rPr>
          <w:sz w:val="28"/>
          <w:szCs w:val="28"/>
        </w:rPr>
        <w:t>.</w:t>
      </w:r>
    </w:p>
    <w:p w:rsidR="00873EC3" w:rsidRPr="00FF2D84" w:rsidRDefault="00873EC3" w:rsidP="00FF2D84">
      <w:pPr>
        <w:ind w:firstLine="567"/>
        <w:jc w:val="both"/>
        <w:rPr>
          <w:sz w:val="28"/>
          <w:szCs w:val="28"/>
        </w:rPr>
      </w:pPr>
      <w:r w:rsidRPr="00FF2D84">
        <w:rPr>
          <w:sz w:val="28"/>
          <w:szCs w:val="28"/>
        </w:rPr>
        <w:t>2. Оплата труда работников, занимающих должности, не отнесенные к</w:t>
      </w:r>
      <w:r>
        <w:rPr>
          <w:sz w:val="28"/>
          <w:szCs w:val="28"/>
        </w:rPr>
        <w:t xml:space="preserve"> должностям муниципальной службы, и осуществляющих </w:t>
      </w:r>
      <w:r w:rsidRPr="00FF2D84">
        <w:rPr>
          <w:sz w:val="28"/>
          <w:szCs w:val="28"/>
        </w:rPr>
        <w:t>техническое обеспечение деятельности органов местного самоуправления (далее - работников) прои</w:t>
      </w:r>
      <w:r>
        <w:rPr>
          <w:sz w:val="28"/>
          <w:szCs w:val="28"/>
        </w:rPr>
        <w:t xml:space="preserve">зводится в виде должностного оклада, ежемесячных </w:t>
      </w:r>
      <w:r w:rsidRPr="00FF2D84">
        <w:rPr>
          <w:sz w:val="28"/>
          <w:szCs w:val="28"/>
        </w:rPr>
        <w:t>надбавок и иных дополнительных выплат.</w:t>
      </w:r>
    </w:p>
    <w:p w:rsidR="00873EC3" w:rsidRPr="00FF2D84" w:rsidRDefault="00873EC3" w:rsidP="00FF2D84">
      <w:pPr>
        <w:ind w:firstLine="567"/>
        <w:jc w:val="both"/>
        <w:rPr>
          <w:sz w:val="28"/>
          <w:szCs w:val="28"/>
        </w:rPr>
      </w:pPr>
      <w:r w:rsidRPr="00FF2D84">
        <w:rPr>
          <w:sz w:val="28"/>
          <w:szCs w:val="28"/>
        </w:rPr>
        <w:t>3. Перечень должностей и размеры должностных окладов работников приведены в приложении к настоящему Порядку.</w:t>
      </w:r>
    </w:p>
    <w:p w:rsidR="00873EC3" w:rsidRPr="00FF2D84" w:rsidRDefault="00873EC3" w:rsidP="00FF2D84">
      <w:pPr>
        <w:ind w:firstLine="567"/>
        <w:jc w:val="both"/>
        <w:rPr>
          <w:sz w:val="28"/>
          <w:szCs w:val="28"/>
        </w:rPr>
      </w:pPr>
      <w:r w:rsidRPr="00FF2D84">
        <w:rPr>
          <w:sz w:val="28"/>
          <w:szCs w:val="28"/>
        </w:rPr>
        <w:t>4. Работникам, занимающим должности, не отнесенные к должностям муниципальной службы, и работникам, осуществляющим техническое обеспечение деятельности органов местного самоуправления устанавливаются следующие ежемесячные надбавки и иные дополнительные выплаты:</w:t>
      </w:r>
    </w:p>
    <w:p w:rsidR="00873EC3" w:rsidRPr="00FF2D84" w:rsidRDefault="00873EC3" w:rsidP="00FF2D84">
      <w:pPr>
        <w:ind w:firstLine="567"/>
        <w:jc w:val="both"/>
        <w:rPr>
          <w:sz w:val="28"/>
          <w:szCs w:val="28"/>
        </w:rPr>
      </w:pPr>
      <w:r w:rsidRPr="00FF2D84">
        <w:rPr>
          <w:sz w:val="28"/>
          <w:szCs w:val="28"/>
        </w:rPr>
        <w:t>- ежемесячная надбавка за сложность, напряженность и высокие достижения в труде в размере 20 % должностного оклада;</w:t>
      </w:r>
    </w:p>
    <w:p w:rsidR="00873EC3" w:rsidRPr="00FF2D84" w:rsidRDefault="00873EC3" w:rsidP="00FF2D84">
      <w:pPr>
        <w:ind w:firstLine="567"/>
        <w:jc w:val="both"/>
        <w:rPr>
          <w:sz w:val="28"/>
          <w:szCs w:val="28"/>
        </w:rPr>
      </w:pPr>
      <w:r w:rsidRPr="00FF2D84">
        <w:rPr>
          <w:sz w:val="28"/>
          <w:szCs w:val="28"/>
        </w:rPr>
        <w:t>- премия за выполнение особо важных и сложных заданий, максимальный размер которой составляет 25% от должностного оклада;</w:t>
      </w:r>
    </w:p>
    <w:p w:rsidR="00873EC3" w:rsidRPr="00FF2D84" w:rsidRDefault="00873EC3" w:rsidP="00FF2D8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единовременная выплата к отпуску</w:t>
      </w:r>
      <w:r w:rsidRPr="00FF2D84">
        <w:rPr>
          <w:sz w:val="28"/>
          <w:szCs w:val="28"/>
        </w:rPr>
        <w:t>, размер которой составляет один должностной оклад в соответствии с замещаемой должностью.</w:t>
      </w:r>
    </w:p>
    <w:p w:rsidR="00873EC3" w:rsidRPr="00FF2D84" w:rsidRDefault="00873EC3" w:rsidP="00FF2D84">
      <w:pPr>
        <w:ind w:firstLine="567"/>
        <w:jc w:val="both"/>
        <w:rPr>
          <w:sz w:val="28"/>
          <w:szCs w:val="28"/>
        </w:rPr>
      </w:pPr>
      <w:r w:rsidRPr="00FF2D84">
        <w:rPr>
          <w:sz w:val="28"/>
          <w:szCs w:val="28"/>
        </w:rPr>
        <w:t>Верно:</w:t>
      </w:r>
    </w:p>
    <w:p w:rsidR="00873EC3" w:rsidRPr="00FF2D84" w:rsidRDefault="00873EC3" w:rsidP="00FF2D84">
      <w:pPr>
        <w:ind w:firstLine="567"/>
        <w:jc w:val="both"/>
        <w:rPr>
          <w:sz w:val="28"/>
          <w:szCs w:val="28"/>
        </w:rPr>
      </w:pPr>
    </w:p>
    <w:p w:rsidR="00873EC3" w:rsidRDefault="00873EC3" w:rsidP="00FF2D84">
      <w:pPr>
        <w:jc w:val="right"/>
        <w:rPr>
          <w:sz w:val="28"/>
          <w:szCs w:val="28"/>
        </w:rPr>
      </w:pPr>
    </w:p>
    <w:p w:rsidR="00873EC3" w:rsidRDefault="00873EC3" w:rsidP="00FF2D84">
      <w:pPr>
        <w:jc w:val="right"/>
        <w:rPr>
          <w:sz w:val="28"/>
          <w:szCs w:val="28"/>
        </w:rPr>
      </w:pPr>
    </w:p>
    <w:p w:rsidR="00873EC3" w:rsidRDefault="00873EC3" w:rsidP="00FF2D84">
      <w:pPr>
        <w:jc w:val="right"/>
        <w:rPr>
          <w:sz w:val="28"/>
          <w:szCs w:val="28"/>
        </w:rPr>
      </w:pPr>
    </w:p>
    <w:p w:rsidR="00873EC3" w:rsidRDefault="00873EC3" w:rsidP="00FF2D84">
      <w:pPr>
        <w:jc w:val="right"/>
        <w:rPr>
          <w:sz w:val="28"/>
          <w:szCs w:val="28"/>
        </w:rPr>
      </w:pPr>
    </w:p>
    <w:p w:rsidR="00873EC3" w:rsidRDefault="00873EC3" w:rsidP="00FF2D84">
      <w:pPr>
        <w:jc w:val="right"/>
        <w:rPr>
          <w:sz w:val="28"/>
          <w:szCs w:val="28"/>
        </w:rPr>
      </w:pPr>
    </w:p>
    <w:p w:rsidR="00873EC3" w:rsidRDefault="00873EC3" w:rsidP="00FF2D84">
      <w:pPr>
        <w:jc w:val="right"/>
        <w:rPr>
          <w:sz w:val="28"/>
          <w:szCs w:val="28"/>
        </w:rPr>
      </w:pPr>
    </w:p>
    <w:p w:rsidR="00873EC3" w:rsidRDefault="00873EC3" w:rsidP="00FF2D84">
      <w:pPr>
        <w:jc w:val="right"/>
        <w:rPr>
          <w:sz w:val="28"/>
          <w:szCs w:val="28"/>
        </w:rPr>
      </w:pPr>
    </w:p>
    <w:p w:rsidR="00873EC3" w:rsidRDefault="00873EC3" w:rsidP="00FF2D84">
      <w:pPr>
        <w:jc w:val="right"/>
        <w:rPr>
          <w:sz w:val="28"/>
          <w:szCs w:val="28"/>
        </w:rPr>
      </w:pPr>
    </w:p>
    <w:p w:rsidR="00873EC3" w:rsidRPr="00FF2D84" w:rsidRDefault="00873EC3" w:rsidP="00FF2D84">
      <w:pPr>
        <w:jc w:val="right"/>
        <w:rPr>
          <w:sz w:val="28"/>
          <w:szCs w:val="28"/>
        </w:rPr>
      </w:pPr>
      <w:r w:rsidRPr="00FF2D84">
        <w:rPr>
          <w:sz w:val="28"/>
          <w:szCs w:val="28"/>
        </w:rPr>
        <w:t>Приложение</w:t>
      </w:r>
    </w:p>
    <w:p w:rsidR="00873EC3" w:rsidRPr="00FF2D84" w:rsidRDefault="00873EC3" w:rsidP="00CE3E01">
      <w:pPr>
        <w:jc w:val="right"/>
        <w:rPr>
          <w:sz w:val="28"/>
          <w:szCs w:val="28"/>
        </w:rPr>
      </w:pPr>
      <w:r w:rsidRPr="00FF2D84">
        <w:rPr>
          <w:sz w:val="28"/>
          <w:szCs w:val="28"/>
        </w:rPr>
        <w:t>к Порядку оплаты  труда работников,</w:t>
      </w:r>
    </w:p>
    <w:p w:rsidR="00873EC3" w:rsidRPr="00FF2D84" w:rsidRDefault="00873EC3" w:rsidP="00CE3E01">
      <w:pPr>
        <w:jc w:val="right"/>
        <w:rPr>
          <w:sz w:val="28"/>
          <w:szCs w:val="28"/>
        </w:rPr>
      </w:pPr>
      <w:r w:rsidRPr="00FF2D84">
        <w:rPr>
          <w:sz w:val="28"/>
          <w:szCs w:val="28"/>
        </w:rPr>
        <w:t>занимающих должности, не отнесенные</w:t>
      </w:r>
    </w:p>
    <w:p w:rsidR="00873EC3" w:rsidRPr="00FF2D84" w:rsidRDefault="00873EC3" w:rsidP="00CE3E01">
      <w:pPr>
        <w:jc w:val="right"/>
        <w:rPr>
          <w:sz w:val="28"/>
          <w:szCs w:val="28"/>
        </w:rPr>
      </w:pPr>
      <w:r w:rsidRPr="00FF2D84">
        <w:rPr>
          <w:sz w:val="28"/>
          <w:szCs w:val="28"/>
        </w:rPr>
        <w:t>к должностям муниципальной службы,</w:t>
      </w:r>
    </w:p>
    <w:p w:rsidR="00873EC3" w:rsidRPr="00FF2D84" w:rsidRDefault="00873EC3" w:rsidP="00CE3E01">
      <w:pPr>
        <w:jc w:val="right"/>
        <w:rPr>
          <w:sz w:val="28"/>
          <w:szCs w:val="28"/>
        </w:rPr>
      </w:pPr>
      <w:r w:rsidRPr="00FF2D84">
        <w:rPr>
          <w:sz w:val="28"/>
          <w:szCs w:val="28"/>
        </w:rPr>
        <w:t xml:space="preserve"> и осуществляющих техническое</w:t>
      </w:r>
    </w:p>
    <w:p w:rsidR="00873EC3" w:rsidRPr="00FF2D84" w:rsidRDefault="00873EC3" w:rsidP="00CE3E01">
      <w:pPr>
        <w:jc w:val="right"/>
        <w:rPr>
          <w:sz w:val="28"/>
          <w:szCs w:val="28"/>
        </w:rPr>
      </w:pPr>
      <w:r w:rsidRPr="00FF2D84">
        <w:rPr>
          <w:sz w:val="28"/>
          <w:szCs w:val="28"/>
        </w:rPr>
        <w:t>обеспечение деятельности органов</w:t>
      </w:r>
    </w:p>
    <w:p w:rsidR="00873EC3" w:rsidRPr="00FF2D84" w:rsidRDefault="00873EC3" w:rsidP="00CE3E01">
      <w:pPr>
        <w:jc w:val="right"/>
        <w:rPr>
          <w:sz w:val="28"/>
          <w:szCs w:val="28"/>
        </w:rPr>
      </w:pPr>
      <w:r w:rsidRPr="00FF2D84">
        <w:rPr>
          <w:sz w:val="28"/>
          <w:szCs w:val="28"/>
        </w:rPr>
        <w:t>местного самоуправления</w:t>
      </w:r>
    </w:p>
    <w:p w:rsidR="00873EC3" w:rsidRPr="00FF2D84" w:rsidRDefault="00873EC3" w:rsidP="00CE3E01">
      <w:pPr>
        <w:jc w:val="right"/>
        <w:rPr>
          <w:sz w:val="28"/>
          <w:szCs w:val="28"/>
        </w:rPr>
      </w:pPr>
      <w:r w:rsidRPr="00FF2D84">
        <w:rPr>
          <w:sz w:val="28"/>
          <w:szCs w:val="28"/>
        </w:rPr>
        <w:t>МО «Сокрутовский сельсовет»</w:t>
      </w:r>
    </w:p>
    <w:p w:rsidR="00873EC3" w:rsidRPr="00FF2D84" w:rsidRDefault="00873EC3" w:rsidP="00CE3E01">
      <w:pPr>
        <w:jc w:val="both"/>
        <w:rPr>
          <w:sz w:val="28"/>
          <w:szCs w:val="28"/>
        </w:rPr>
      </w:pPr>
    </w:p>
    <w:p w:rsidR="00873EC3" w:rsidRPr="00FF2D84" w:rsidRDefault="00873EC3" w:rsidP="00CE3E01">
      <w:pPr>
        <w:jc w:val="both"/>
        <w:rPr>
          <w:sz w:val="28"/>
          <w:szCs w:val="28"/>
        </w:rPr>
      </w:pPr>
    </w:p>
    <w:p w:rsidR="00873EC3" w:rsidRPr="00FF2D84" w:rsidRDefault="00873EC3" w:rsidP="00CE3E01">
      <w:pPr>
        <w:jc w:val="center"/>
        <w:rPr>
          <w:sz w:val="28"/>
          <w:szCs w:val="28"/>
        </w:rPr>
      </w:pPr>
      <w:r w:rsidRPr="00FF2D84">
        <w:rPr>
          <w:sz w:val="28"/>
          <w:szCs w:val="28"/>
        </w:rPr>
        <w:t>ПЕРЕЧЕНЬ</w:t>
      </w:r>
    </w:p>
    <w:p w:rsidR="00873EC3" w:rsidRPr="00FF2D84" w:rsidRDefault="00873EC3" w:rsidP="00CE3E01">
      <w:pPr>
        <w:jc w:val="center"/>
        <w:rPr>
          <w:sz w:val="28"/>
          <w:szCs w:val="28"/>
        </w:rPr>
      </w:pPr>
      <w:r w:rsidRPr="00FF2D84">
        <w:rPr>
          <w:sz w:val="28"/>
          <w:szCs w:val="28"/>
        </w:rPr>
        <w:t>должностей работников, не отнесенных к должностям муниципальной службы, и осуществляющих техническое обеспечение деятельности органов местного самоуправления МО «Сокрутовский сельсовет»</w:t>
      </w:r>
    </w:p>
    <w:p w:rsidR="00873EC3" w:rsidRPr="00C62332" w:rsidRDefault="00873EC3" w:rsidP="00CE3E01">
      <w:pPr>
        <w:jc w:val="center"/>
        <w:rPr>
          <w:sz w:val="26"/>
          <w:szCs w:val="26"/>
        </w:rPr>
      </w:pPr>
    </w:p>
    <w:tbl>
      <w:tblPr>
        <w:tblW w:w="9782" w:type="dxa"/>
        <w:tblInd w:w="-244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710"/>
        <w:gridCol w:w="4345"/>
        <w:gridCol w:w="4727"/>
      </w:tblGrid>
      <w:tr w:rsidR="00873EC3" w:rsidRPr="00C62332" w:rsidTr="00FF2D84">
        <w:trPr>
          <w:trHeight w:hRule="exact" w:val="69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73EC3" w:rsidRPr="00C62332" w:rsidRDefault="00873EC3" w:rsidP="00FF2D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EC3" w:rsidRPr="00C62332" w:rsidRDefault="00873EC3" w:rsidP="00FF2D84">
            <w:pPr>
              <w:jc w:val="center"/>
              <w:rPr>
                <w:sz w:val="26"/>
                <w:szCs w:val="26"/>
              </w:rPr>
            </w:pPr>
            <w:r w:rsidRPr="00C62332">
              <w:rPr>
                <w:sz w:val="26"/>
                <w:szCs w:val="26"/>
              </w:rPr>
              <w:t>Наименование должности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EC3" w:rsidRPr="00C62332" w:rsidRDefault="00873EC3" w:rsidP="00FF2D84">
            <w:pPr>
              <w:jc w:val="center"/>
              <w:rPr>
                <w:sz w:val="26"/>
                <w:szCs w:val="26"/>
              </w:rPr>
            </w:pPr>
            <w:r w:rsidRPr="00C62332">
              <w:rPr>
                <w:sz w:val="26"/>
                <w:szCs w:val="26"/>
              </w:rPr>
              <w:t>Размер должностного оклада</w:t>
            </w:r>
          </w:p>
        </w:tc>
      </w:tr>
      <w:tr w:rsidR="00873EC3" w:rsidRPr="00C62332" w:rsidTr="00FF2D84">
        <w:trPr>
          <w:trHeight w:hRule="exact" w:val="4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3EC3" w:rsidRPr="00C62332" w:rsidRDefault="00873E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EC3" w:rsidRPr="00C62332" w:rsidRDefault="00873EC3">
            <w:pPr>
              <w:rPr>
                <w:sz w:val="26"/>
                <w:szCs w:val="26"/>
              </w:rPr>
            </w:pPr>
            <w:r w:rsidRPr="00C62332">
              <w:rPr>
                <w:sz w:val="26"/>
                <w:szCs w:val="26"/>
              </w:rPr>
              <w:t>Главный бухгалтер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EC3" w:rsidRPr="00C62332" w:rsidRDefault="00873E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</w:t>
            </w:r>
            <w:r w:rsidRPr="00C62332">
              <w:rPr>
                <w:sz w:val="26"/>
                <w:szCs w:val="26"/>
              </w:rPr>
              <w:t>00</w:t>
            </w:r>
          </w:p>
        </w:tc>
      </w:tr>
    </w:tbl>
    <w:p w:rsidR="00873EC3" w:rsidRPr="00C62332" w:rsidRDefault="00873EC3" w:rsidP="00CE3E01">
      <w:pPr>
        <w:rPr>
          <w:sz w:val="26"/>
          <w:szCs w:val="26"/>
        </w:rPr>
      </w:pPr>
    </w:p>
    <w:p w:rsidR="00873EC3" w:rsidRPr="00C62332" w:rsidRDefault="00873EC3" w:rsidP="00CE3E01">
      <w:pPr>
        <w:rPr>
          <w:sz w:val="26"/>
          <w:szCs w:val="26"/>
        </w:rPr>
      </w:pPr>
    </w:p>
    <w:p w:rsidR="00873EC3" w:rsidRPr="00C62332" w:rsidRDefault="00873EC3" w:rsidP="00CE3E01">
      <w:pPr>
        <w:rPr>
          <w:sz w:val="26"/>
          <w:szCs w:val="26"/>
        </w:rPr>
      </w:pPr>
    </w:p>
    <w:tbl>
      <w:tblPr>
        <w:tblW w:w="9782" w:type="dxa"/>
        <w:tblInd w:w="-244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710"/>
        <w:gridCol w:w="4345"/>
        <w:gridCol w:w="4727"/>
      </w:tblGrid>
      <w:tr w:rsidR="00873EC3" w:rsidRPr="00C62332" w:rsidTr="00FF2D84">
        <w:trPr>
          <w:trHeight w:hRule="exact" w:val="99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73EC3" w:rsidRPr="00C62332" w:rsidRDefault="00873EC3" w:rsidP="00FF2D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EC3" w:rsidRDefault="00873EC3" w:rsidP="00FF2D84">
            <w:pPr>
              <w:jc w:val="center"/>
              <w:rPr>
                <w:sz w:val="26"/>
                <w:szCs w:val="26"/>
              </w:rPr>
            </w:pPr>
          </w:p>
          <w:p w:rsidR="00873EC3" w:rsidRPr="00C62332" w:rsidRDefault="00873EC3" w:rsidP="00FF2D84">
            <w:pPr>
              <w:jc w:val="center"/>
              <w:rPr>
                <w:sz w:val="26"/>
                <w:szCs w:val="26"/>
              </w:rPr>
            </w:pPr>
            <w:r w:rsidRPr="00C62332">
              <w:rPr>
                <w:sz w:val="26"/>
                <w:szCs w:val="26"/>
              </w:rPr>
              <w:t>Наименование должности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EC3" w:rsidRPr="00C62332" w:rsidRDefault="00873EC3" w:rsidP="00FF2D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</w:t>
            </w:r>
            <w:r w:rsidRPr="00C62332">
              <w:rPr>
                <w:sz w:val="26"/>
                <w:szCs w:val="26"/>
              </w:rPr>
              <w:t>жемесячная надбавка за сложность,</w:t>
            </w:r>
            <w:r>
              <w:rPr>
                <w:sz w:val="26"/>
                <w:szCs w:val="26"/>
              </w:rPr>
              <w:t xml:space="preserve"> напряженность и высокие </w:t>
            </w:r>
            <w:r w:rsidRPr="00C62332">
              <w:rPr>
                <w:sz w:val="26"/>
                <w:szCs w:val="26"/>
              </w:rPr>
              <w:t>достижения в труде (%)</w:t>
            </w:r>
          </w:p>
        </w:tc>
      </w:tr>
      <w:tr w:rsidR="00873EC3" w:rsidRPr="00C62332" w:rsidTr="00FF2D84">
        <w:trPr>
          <w:trHeight w:hRule="exact" w:val="4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3EC3" w:rsidRPr="00C62332" w:rsidRDefault="00873E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EC3" w:rsidRPr="00C62332" w:rsidRDefault="00873EC3">
            <w:pPr>
              <w:rPr>
                <w:sz w:val="26"/>
                <w:szCs w:val="26"/>
              </w:rPr>
            </w:pPr>
            <w:r w:rsidRPr="00C62332">
              <w:rPr>
                <w:sz w:val="26"/>
                <w:szCs w:val="26"/>
              </w:rPr>
              <w:t>Главный бухгалтер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3EC3" w:rsidRPr="00C62332" w:rsidRDefault="00873EC3">
            <w:pPr>
              <w:jc w:val="center"/>
              <w:rPr>
                <w:sz w:val="26"/>
                <w:szCs w:val="26"/>
              </w:rPr>
            </w:pPr>
            <w:r w:rsidRPr="00C62332">
              <w:rPr>
                <w:sz w:val="26"/>
                <w:szCs w:val="26"/>
              </w:rPr>
              <w:t>20</w:t>
            </w:r>
          </w:p>
        </w:tc>
      </w:tr>
    </w:tbl>
    <w:p w:rsidR="00873EC3" w:rsidRPr="00C62332" w:rsidRDefault="00873EC3" w:rsidP="00CE3E01">
      <w:pPr>
        <w:rPr>
          <w:sz w:val="26"/>
          <w:szCs w:val="26"/>
        </w:rPr>
      </w:pPr>
    </w:p>
    <w:p w:rsidR="00873EC3" w:rsidRPr="00C62332" w:rsidRDefault="00873EC3" w:rsidP="00CE3E01">
      <w:pPr>
        <w:rPr>
          <w:sz w:val="26"/>
          <w:szCs w:val="26"/>
        </w:rPr>
      </w:pPr>
    </w:p>
    <w:p w:rsidR="00873EC3" w:rsidRPr="00C62332" w:rsidRDefault="00873EC3" w:rsidP="00CE3E01">
      <w:pPr>
        <w:rPr>
          <w:sz w:val="26"/>
          <w:szCs w:val="26"/>
        </w:rPr>
      </w:pPr>
    </w:p>
    <w:p w:rsidR="00873EC3" w:rsidRPr="00C62332" w:rsidRDefault="00873EC3" w:rsidP="00CE3E01">
      <w:pPr>
        <w:rPr>
          <w:sz w:val="26"/>
          <w:szCs w:val="26"/>
        </w:rPr>
      </w:pPr>
      <w:r w:rsidRPr="00C62332">
        <w:rPr>
          <w:sz w:val="26"/>
          <w:szCs w:val="26"/>
        </w:rPr>
        <w:t>Верно:</w:t>
      </w:r>
    </w:p>
    <w:p w:rsidR="00873EC3" w:rsidRPr="00C62332" w:rsidRDefault="00873EC3" w:rsidP="00CE3E01">
      <w:pPr>
        <w:jc w:val="right"/>
        <w:rPr>
          <w:sz w:val="26"/>
          <w:szCs w:val="26"/>
        </w:rPr>
      </w:pPr>
    </w:p>
    <w:p w:rsidR="00873EC3" w:rsidRPr="00C62332" w:rsidRDefault="00873EC3" w:rsidP="00CE3E01">
      <w:pPr>
        <w:jc w:val="right"/>
        <w:rPr>
          <w:sz w:val="26"/>
          <w:szCs w:val="26"/>
        </w:rPr>
      </w:pPr>
    </w:p>
    <w:p w:rsidR="00873EC3" w:rsidRPr="00C62332" w:rsidRDefault="00873EC3" w:rsidP="00CE3E01">
      <w:pPr>
        <w:jc w:val="right"/>
        <w:rPr>
          <w:sz w:val="26"/>
          <w:szCs w:val="26"/>
        </w:rPr>
      </w:pPr>
    </w:p>
    <w:p w:rsidR="00873EC3" w:rsidRPr="00C62332" w:rsidRDefault="00873EC3">
      <w:pPr>
        <w:rPr>
          <w:sz w:val="26"/>
          <w:szCs w:val="26"/>
        </w:rPr>
      </w:pPr>
    </w:p>
    <w:sectPr w:rsidR="00873EC3" w:rsidRPr="00C62332" w:rsidSect="00C6233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DA4EF9"/>
    <w:multiLevelType w:val="hybridMultilevel"/>
    <w:tmpl w:val="6DF601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D301DA"/>
    <w:multiLevelType w:val="hybridMultilevel"/>
    <w:tmpl w:val="DCCE67AA"/>
    <w:lvl w:ilvl="0" w:tplc="D22C745E">
      <w:start w:val="1"/>
      <w:numFmt w:val="decimal"/>
      <w:lvlText w:val="%1.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3E01"/>
    <w:rsid w:val="00064D7E"/>
    <w:rsid w:val="000F168F"/>
    <w:rsid w:val="00185FD5"/>
    <w:rsid w:val="0023536D"/>
    <w:rsid w:val="002C1591"/>
    <w:rsid w:val="002E111B"/>
    <w:rsid w:val="00360F51"/>
    <w:rsid w:val="00375AA9"/>
    <w:rsid w:val="00441173"/>
    <w:rsid w:val="0046129D"/>
    <w:rsid w:val="00461349"/>
    <w:rsid w:val="00480777"/>
    <w:rsid w:val="0049219B"/>
    <w:rsid w:val="004C5479"/>
    <w:rsid w:val="00511B22"/>
    <w:rsid w:val="00536D83"/>
    <w:rsid w:val="00621F57"/>
    <w:rsid w:val="006234EF"/>
    <w:rsid w:val="00751014"/>
    <w:rsid w:val="0077523B"/>
    <w:rsid w:val="007E6C41"/>
    <w:rsid w:val="00856861"/>
    <w:rsid w:val="00862CA0"/>
    <w:rsid w:val="00867FDB"/>
    <w:rsid w:val="00873EC3"/>
    <w:rsid w:val="008C4147"/>
    <w:rsid w:val="008E6A8E"/>
    <w:rsid w:val="00937B9C"/>
    <w:rsid w:val="00971212"/>
    <w:rsid w:val="009F4D14"/>
    <w:rsid w:val="00A477B2"/>
    <w:rsid w:val="00AA2DAD"/>
    <w:rsid w:val="00AC0170"/>
    <w:rsid w:val="00AC0709"/>
    <w:rsid w:val="00B40BEE"/>
    <w:rsid w:val="00B74CB0"/>
    <w:rsid w:val="00B87605"/>
    <w:rsid w:val="00B9108F"/>
    <w:rsid w:val="00BE0C85"/>
    <w:rsid w:val="00C05500"/>
    <w:rsid w:val="00C62332"/>
    <w:rsid w:val="00C9382D"/>
    <w:rsid w:val="00CC0D3C"/>
    <w:rsid w:val="00CD6285"/>
    <w:rsid w:val="00CE3E01"/>
    <w:rsid w:val="00D17B29"/>
    <w:rsid w:val="00D75085"/>
    <w:rsid w:val="00E83A19"/>
    <w:rsid w:val="00EE4F63"/>
    <w:rsid w:val="00F15AFE"/>
    <w:rsid w:val="00F52A6D"/>
    <w:rsid w:val="00FC2324"/>
    <w:rsid w:val="00FC4C75"/>
    <w:rsid w:val="00FD6006"/>
    <w:rsid w:val="00FE4D19"/>
    <w:rsid w:val="00FE5905"/>
    <w:rsid w:val="00FF2D84"/>
    <w:rsid w:val="00FF4FDB"/>
    <w:rsid w:val="00FF6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E01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E3E01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3E01"/>
    <w:pPr>
      <w:keepNext/>
      <w:widowControl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3E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E3E01"/>
    <w:rPr>
      <w:rFonts w:eastAsia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E3E01"/>
    <w:rPr>
      <w:rFonts w:eastAsia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E3E01"/>
    <w:rPr>
      <w:rFonts w:ascii="Arial" w:hAnsi="Arial" w:cs="Arial"/>
      <w:b/>
      <w:bCs/>
      <w:sz w:val="26"/>
      <w:szCs w:val="26"/>
      <w:lang w:eastAsia="ru-RU"/>
    </w:rPr>
  </w:style>
  <w:style w:type="paragraph" w:styleId="ListParagraph">
    <w:name w:val="List Paragraph"/>
    <w:basedOn w:val="Normal"/>
    <w:uiPriority w:val="99"/>
    <w:qFormat/>
    <w:rsid w:val="006234E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185FD5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locked/>
    <w:rsid w:val="008568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921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4CB0"/>
    <w:rPr>
      <w:rFonts w:eastAsia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71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o.astrobl.ru/sokrutovskijselsovet/us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110</TotalTime>
  <Pages>3</Pages>
  <Words>771</Words>
  <Characters>4397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18</cp:revision>
  <cp:lastPrinted>2016-11-07T06:07:00Z</cp:lastPrinted>
  <dcterms:created xsi:type="dcterms:W3CDTF">2015-01-21T09:58:00Z</dcterms:created>
  <dcterms:modified xsi:type="dcterms:W3CDTF">2018-11-14T04:53:00Z</dcterms:modified>
</cp:coreProperties>
</file>